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hAnsi="黑体" w:eastAsia="黑体" w:cs="Times New Roman"/>
          <w:sz w:val="44"/>
          <w:szCs w:val="44"/>
        </w:rPr>
      </w:pPr>
    </w:p>
    <w:p>
      <w:pPr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研学实践教育活动申请报告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rPr>
          <w:rFonts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蒲城县教育局</w:t>
      </w:r>
      <w:r>
        <w:rPr>
          <w:rFonts w:ascii="楷体" w:hAnsi="楷体" w:eastAsia="楷体" w:cs="楷体"/>
          <w:sz w:val="36"/>
          <w:szCs w:val="36"/>
        </w:rPr>
        <w:t>: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根据蒲城县教育局等部门联合印发的《关于推进中小学生研学旅行的实施意见》</w:t>
      </w:r>
      <w:r>
        <w:rPr>
          <w:rFonts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</w:rPr>
        <w:t>蒲教发</w:t>
      </w:r>
      <w:r>
        <w:rPr>
          <w:rFonts w:ascii="仿宋" w:hAnsi="仿宋" w:eastAsia="仿宋" w:cs="仿宋"/>
          <w:sz w:val="32"/>
          <w:szCs w:val="32"/>
        </w:rPr>
        <w:t>(2018)124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ascii="仿宋" w:hAnsi="仿宋" w:eastAsia="仿宋" w:cs="仿宋"/>
          <w:sz w:val="32"/>
          <w:szCs w:val="32"/>
        </w:rPr>
        <w:t>)</w:t>
      </w:r>
      <w:r>
        <w:rPr>
          <w:rFonts w:hint="eastAsia" w:ascii="仿宋" w:hAnsi="仿宋" w:eastAsia="仿宋" w:cs="仿宋"/>
          <w:sz w:val="32"/>
          <w:szCs w:val="32"/>
        </w:rPr>
        <w:t>和蒲城县教育局《关于开展中小学生研学旅行试点工作的指导意见》（蒲教发（</w:t>
      </w:r>
      <w:r>
        <w:rPr>
          <w:rFonts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ascii="仿宋" w:hAnsi="仿宋" w:eastAsia="仿宋" w:cs="仿宋"/>
          <w:sz w:val="32"/>
          <w:szCs w:val="32"/>
        </w:rPr>
        <w:t>144</w:t>
      </w:r>
      <w:r>
        <w:rPr>
          <w:rFonts w:hint="eastAsia" w:ascii="仿宋" w:hAnsi="仿宋" w:eastAsia="仿宋" w:cs="仿宋"/>
          <w:sz w:val="32"/>
          <w:szCs w:val="32"/>
        </w:rPr>
        <w:t>号）等文件精神要求，结合我校实际情况，经校委会、家委会研究决定，安排我校××年级师生约××名学生（学生×人，教师×人）与×××旅行社合作赴×××进行以×××为主题的研学活动，望批准。</w:t>
      </w: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×××××（学校名称）</w:t>
      </w:r>
    </w:p>
    <w:p>
      <w:pPr>
        <w:ind w:right="640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年×月×日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MDAxOWU2YjczZGQ4OTZmYzk3OTE1MTQ2YTYyOGYifQ=="/>
  </w:docVars>
  <w:rsids>
    <w:rsidRoot w:val="000E2C08"/>
    <w:rsid w:val="00077129"/>
    <w:rsid w:val="000B45E2"/>
    <w:rsid w:val="000B76C9"/>
    <w:rsid w:val="000E2C08"/>
    <w:rsid w:val="00191FCB"/>
    <w:rsid w:val="001979F8"/>
    <w:rsid w:val="00265D3C"/>
    <w:rsid w:val="00287C7F"/>
    <w:rsid w:val="002C417D"/>
    <w:rsid w:val="00313326"/>
    <w:rsid w:val="00331594"/>
    <w:rsid w:val="00336396"/>
    <w:rsid w:val="0036534F"/>
    <w:rsid w:val="003A2DC3"/>
    <w:rsid w:val="00447CBA"/>
    <w:rsid w:val="005E02C0"/>
    <w:rsid w:val="0062298D"/>
    <w:rsid w:val="006C2078"/>
    <w:rsid w:val="00847F3B"/>
    <w:rsid w:val="00916E95"/>
    <w:rsid w:val="00931CAE"/>
    <w:rsid w:val="009745EE"/>
    <w:rsid w:val="009B0362"/>
    <w:rsid w:val="00A64D7E"/>
    <w:rsid w:val="00AA0B9F"/>
    <w:rsid w:val="00AD3B08"/>
    <w:rsid w:val="00B00902"/>
    <w:rsid w:val="00B82E9F"/>
    <w:rsid w:val="00B8764D"/>
    <w:rsid w:val="00B976F9"/>
    <w:rsid w:val="00BB1B69"/>
    <w:rsid w:val="00C2052E"/>
    <w:rsid w:val="00C91C83"/>
    <w:rsid w:val="00CB00E0"/>
    <w:rsid w:val="00D05887"/>
    <w:rsid w:val="00D14A85"/>
    <w:rsid w:val="00D37825"/>
    <w:rsid w:val="00D4679E"/>
    <w:rsid w:val="00D46BF9"/>
    <w:rsid w:val="00D861E4"/>
    <w:rsid w:val="00D903FC"/>
    <w:rsid w:val="00DA62BD"/>
    <w:rsid w:val="00DE6C46"/>
    <w:rsid w:val="00E44DC0"/>
    <w:rsid w:val="00EB4655"/>
    <w:rsid w:val="00EE0F5F"/>
    <w:rsid w:val="00F53348"/>
    <w:rsid w:val="00F62B19"/>
    <w:rsid w:val="00F94708"/>
    <w:rsid w:val="00FC7491"/>
    <w:rsid w:val="00FD7150"/>
    <w:rsid w:val="01940547"/>
    <w:rsid w:val="05A93D6B"/>
    <w:rsid w:val="0613471E"/>
    <w:rsid w:val="07246504"/>
    <w:rsid w:val="077C2703"/>
    <w:rsid w:val="08557FDE"/>
    <w:rsid w:val="0BED0F30"/>
    <w:rsid w:val="0C2E5EAD"/>
    <w:rsid w:val="0C2F3FDD"/>
    <w:rsid w:val="0C9413AC"/>
    <w:rsid w:val="0D5F7C0C"/>
    <w:rsid w:val="0DE63162"/>
    <w:rsid w:val="0E6F0323"/>
    <w:rsid w:val="10641728"/>
    <w:rsid w:val="10A73331"/>
    <w:rsid w:val="112E4F3C"/>
    <w:rsid w:val="12653028"/>
    <w:rsid w:val="12C0779F"/>
    <w:rsid w:val="12E90B8A"/>
    <w:rsid w:val="137D5290"/>
    <w:rsid w:val="16C3120C"/>
    <w:rsid w:val="16D76FB7"/>
    <w:rsid w:val="171001C9"/>
    <w:rsid w:val="17B428FC"/>
    <w:rsid w:val="17CF1E32"/>
    <w:rsid w:val="196C3EE3"/>
    <w:rsid w:val="1A4770F6"/>
    <w:rsid w:val="1A7D53BD"/>
    <w:rsid w:val="1D1D0F4A"/>
    <w:rsid w:val="1D33740A"/>
    <w:rsid w:val="1E715BF6"/>
    <w:rsid w:val="1EA92CEE"/>
    <w:rsid w:val="1FC83818"/>
    <w:rsid w:val="208A5988"/>
    <w:rsid w:val="2251023C"/>
    <w:rsid w:val="26C45440"/>
    <w:rsid w:val="26D4026A"/>
    <w:rsid w:val="26E30D4E"/>
    <w:rsid w:val="28587FFE"/>
    <w:rsid w:val="28F40267"/>
    <w:rsid w:val="298B1C19"/>
    <w:rsid w:val="29967967"/>
    <w:rsid w:val="2A255AB8"/>
    <w:rsid w:val="2A7E571E"/>
    <w:rsid w:val="2B481888"/>
    <w:rsid w:val="2C0449F1"/>
    <w:rsid w:val="2CC31B0E"/>
    <w:rsid w:val="2D825525"/>
    <w:rsid w:val="2EC8340B"/>
    <w:rsid w:val="302F266B"/>
    <w:rsid w:val="30EE3A39"/>
    <w:rsid w:val="312B7C81"/>
    <w:rsid w:val="3186310A"/>
    <w:rsid w:val="32A04531"/>
    <w:rsid w:val="32CF23FC"/>
    <w:rsid w:val="35D430CF"/>
    <w:rsid w:val="36455341"/>
    <w:rsid w:val="38CB0E90"/>
    <w:rsid w:val="38F8669B"/>
    <w:rsid w:val="39370E9D"/>
    <w:rsid w:val="3B2E7813"/>
    <w:rsid w:val="3D54230E"/>
    <w:rsid w:val="3D6440ED"/>
    <w:rsid w:val="3F4D34B9"/>
    <w:rsid w:val="3FC65745"/>
    <w:rsid w:val="428611BC"/>
    <w:rsid w:val="4347534F"/>
    <w:rsid w:val="4524292F"/>
    <w:rsid w:val="45426B51"/>
    <w:rsid w:val="45673A59"/>
    <w:rsid w:val="459616E5"/>
    <w:rsid w:val="45CB5962"/>
    <w:rsid w:val="470132DE"/>
    <w:rsid w:val="482F5E51"/>
    <w:rsid w:val="48610B52"/>
    <w:rsid w:val="48EB3C70"/>
    <w:rsid w:val="4907292A"/>
    <w:rsid w:val="49C600F0"/>
    <w:rsid w:val="4A715DFE"/>
    <w:rsid w:val="4ADC2719"/>
    <w:rsid w:val="4C8D5100"/>
    <w:rsid w:val="4FD332BC"/>
    <w:rsid w:val="557430F6"/>
    <w:rsid w:val="574A6804"/>
    <w:rsid w:val="58D661DB"/>
    <w:rsid w:val="5D4B2E77"/>
    <w:rsid w:val="5D542564"/>
    <w:rsid w:val="5E1302B5"/>
    <w:rsid w:val="5E4E4E2C"/>
    <w:rsid w:val="5E6C1642"/>
    <w:rsid w:val="5F2913F5"/>
    <w:rsid w:val="600E40E9"/>
    <w:rsid w:val="624A3B5C"/>
    <w:rsid w:val="6250652D"/>
    <w:rsid w:val="664D6278"/>
    <w:rsid w:val="666611A5"/>
    <w:rsid w:val="6793565D"/>
    <w:rsid w:val="67B0621E"/>
    <w:rsid w:val="681A18DB"/>
    <w:rsid w:val="695E45F1"/>
    <w:rsid w:val="6A7E25F5"/>
    <w:rsid w:val="6AF332FF"/>
    <w:rsid w:val="6AFC6EC5"/>
    <w:rsid w:val="6B272D55"/>
    <w:rsid w:val="6B3F5C14"/>
    <w:rsid w:val="6B6F63E1"/>
    <w:rsid w:val="6BEE5558"/>
    <w:rsid w:val="6DA17FCE"/>
    <w:rsid w:val="6DEC3D19"/>
    <w:rsid w:val="6E5B2C4D"/>
    <w:rsid w:val="6E5B2C7F"/>
    <w:rsid w:val="723A5D89"/>
    <w:rsid w:val="72534367"/>
    <w:rsid w:val="72895C57"/>
    <w:rsid w:val="73A17354"/>
    <w:rsid w:val="73A34E7A"/>
    <w:rsid w:val="76235D4A"/>
    <w:rsid w:val="77562203"/>
    <w:rsid w:val="78947487"/>
    <w:rsid w:val="78C3487F"/>
    <w:rsid w:val="79933A04"/>
    <w:rsid w:val="7A1563A6"/>
    <w:rsid w:val="7AEA5C48"/>
    <w:rsid w:val="7B580C40"/>
    <w:rsid w:val="7C3A0345"/>
    <w:rsid w:val="7D3354C1"/>
    <w:rsid w:val="7DB303AF"/>
    <w:rsid w:val="7E970E68"/>
    <w:rsid w:val="7EA8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www.ftpdown.com</Company>
  <Pages>4</Pages>
  <Words>281</Words>
  <Characters>1604</Characters>
  <Lines>0</Lines>
  <Paragraphs>0</Paragraphs>
  <TotalTime>6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2023-09-04T02:23:00Z</dcterms:created>
  <dc:creator>张 名</dc:creator>
  <cp:lastModifiedBy>逐 梦 之 影</cp:lastModifiedBy>
  <cp:lastPrinted>2023-08-25T00:34:00Z</cp:lastPrinted>
  <dcterms:modified xsi:type="dcterms:W3CDTF">2023-09-06T08:01:46Z</dcterms:modified>
  <dc:title>蒲  城 县 教 育 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102E2C27E04D4A179F0AF82C0F6C8D28_13</vt:lpwstr>
  </property>
</Properties>
</file>